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049" w14:textId="77777777" w:rsidR="00896929" w:rsidRDefault="00896929" w:rsidP="00896929">
      <w:pPr>
        <w:pStyle w:val="NoSpacing"/>
      </w:pPr>
      <w:r>
        <w:rPr>
          <w:u w:val="single"/>
        </w:rPr>
        <w:t>John CRAFFORD</w:t>
      </w:r>
      <w:r>
        <w:t xml:space="preserve">      (fl.1495)</w:t>
      </w:r>
    </w:p>
    <w:p w14:paraId="77F29B24" w14:textId="77777777" w:rsidR="00896929" w:rsidRDefault="00896929" w:rsidP="00896929">
      <w:pPr>
        <w:pStyle w:val="NoSpacing"/>
      </w:pPr>
    </w:p>
    <w:p w14:paraId="3136A033" w14:textId="77777777" w:rsidR="00896929" w:rsidRDefault="00896929" w:rsidP="00896929">
      <w:pPr>
        <w:pStyle w:val="NoSpacing"/>
      </w:pPr>
    </w:p>
    <w:p w14:paraId="17ACA291" w14:textId="77777777" w:rsidR="00896929" w:rsidRDefault="00896929" w:rsidP="00896929">
      <w:pPr>
        <w:pStyle w:val="NoSpacing"/>
      </w:pPr>
      <w:r>
        <w:t xml:space="preserve">  5 Nov.1495</w:t>
      </w:r>
      <w:r>
        <w:tab/>
        <w:t xml:space="preserve">He was appointed collector of the great </w:t>
      </w:r>
      <w:proofErr w:type="gramStart"/>
      <w:r>
        <w:t>custom</w:t>
      </w:r>
      <w:proofErr w:type="gramEnd"/>
      <w:r>
        <w:t xml:space="preserve"> in the ports of Sandwich</w:t>
      </w:r>
    </w:p>
    <w:p w14:paraId="54E54694" w14:textId="77777777" w:rsidR="00896929" w:rsidRDefault="00896929" w:rsidP="00896929">
      <w:pPr>
        <w:pStyle w:val="NoSpacing"/>
      </w:pPr>
      <w:r>
        <w:tab/>
      </w:r>
      <w:r>
        <w:tab/>
        <w:t>and Dover.      (C.F.R. 1485-1509 p.227)</w:t>
      </w:r>
    </w:p>
    <w:p w14:paraId="7AD1748D" w14:textId="77777777" w:rsidR="00896929" w:rsidRDefault="00896929" w:rsidP="00896929">
      <w:pPr>
        <w:pStyle w:val="NoSpacing"/>
      </w:pPr>
    </w:p>
    <w:p w14:paraId="50714ECA" w14:textId="77777777" w:rsidR="00896929" w:rsidRDefault="00896929" w:rsidP="00896929">
      <w:pPr>
        <w:pStyle w:val="NoSpacing"/>
      </w:pPr>
    </w:p>
    <w:p w14:paraId="25E8881B" w14:textId="77777777" w:rsidR="00896929" w:rsidRDefault="00896929" w:rsidP="00896929">
      <w:pPr>
        <w:pStyle w:val="NoSpacing"/>
      </w:pPr>
      <w:r>
        <w:t>9 June 2025</w:t>
      </w:r>
    </w:p>
    <w:p w14:paraId="0C0DF1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1ED8" w14:textId="77777777" w:rsidR="00896929" w:rsidRDefault="00896929" w:rsidP="009139A6">
      <w:r>
        <w:separator/>
      </w:r>
    </w:p>
  </w:endnote>
  <w:endnote w:type="continuationSeparator" w:id="0">
    <w:p w14:paraId="427829D8" w14:textId="77777777" w:rsidR="00896929" w:rsidRDefault="008969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8F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4E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B4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ED816" w14:textId="77777777" w:rsidR="00896929" w:rsidRDefault="00896929" w:rsidP="009139A6">
      <w:r>
        <w:separator/>
      </w:r>
    </w:p>
  </w:footnote>
  <w:footnote w:type="continuationSeparator" w:id="0">
    <w:p w14:paraId="7411AB09" w14:textId="77777777" w:rsidR="00896929" w:rsidRDefault="008969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82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2D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02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92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286F"/>
    <w:rsid w:val="00826F5C"/>
    <w:rsid w:val="00896929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E4222"/>
  <w15:chartTrackingRefBased/>
  <w15:docId w15:val="{C8B18917-14A4-42FB-99FB-60D440B38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2025-06-12T14:23:00Z</dcterms:created>
  <dcterms:modified xsi:type="dcterms:W3CDTF">2025-06-12T14:24:00Z</dcterms:modified>
</cp:coreProperties>
</file>